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2026-05-07/006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2025-11-24/041: Gesundheit Nordhessen Holding AG, Rahmenvertrag 2026, Sicherheitsdienstleistungen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Sicherheitsdienstleistungen, Rahmenvertrag 2026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